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0F264" w14:textId="28B48EE4" w:rsidR="00B62AB1" w:rsidRPr="0006300E" w:rsidRDefault="00B62AB1" w:rsidP="002A239F">
      <w:pPr>
        <w:spacing w:after="0" w:line="260" w:lineRule="atLeast"/>
        <w:ind w:left="8496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4A5AD4">
        <w:rPr>
          <w:rFonts w:asciiTheme="minorHAnsi" w:eastAsia="Calibri" w:hAnsiTheme="minorHAnsi" w:cstheme="minorHAnsi"/>
          <w:sz w:val="20"/>
          <w:szCs w:val="20"/>
        </w:rPr>
        <w:t>OBR-</w:t>
      </w:r>
      <w:r w:rsidR="00A67400">
        <w:rPr>
          <w:rFonts w:asciiTheme="minorHAnsi" w:eastAsia="Calibri" w:hAnsiTheme="minorHAnsi" w:cstheme="minorHAnsi"/>
          <w:sz w:val="20"/>
          <w:szCs w:val="20"/>
        </w:rPr>
        <w:t>6A</w:t>
      </w:r>
    </w:p>
    <w:p w14:paraId="1299A32F" w14:textId="76ECF65B" w:rsidR="000D7E17" w:rsidRPr="002A239F" w:rsidRDefault="000D7E17" w:rsidP="002A239F">
      <w:pPr>
        <w:pStyle w:val="Naslov"/>
        <w:pBdr>
          <w:bottom w:val="none" w:sz="0" w:space="0" w:color="auto"/>
        </w:pBd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SEZNAM AVTORJEV</w:t>
      </w:r>
    </w:p>
    <w:p w14:paraId="2B15F88C" w14:textId="77777777" w:rsidR="000D7E17" w:rsidRPr="00565355" w:rsidRDefault="000D7E17" w:rsidP="000D7E17">
      <w:pPr>
        <w:spacing w:after="0" w:line="260" w:lineRule="atLeast"/>
        <w:jc w:val="both"/>
        <w:rPr>
          <w:rFonts w:cstheme="minorHAnsi"/>
          <w:sz w:val="20"/>
          <w:szCs w:val="20"/>
          <w:lang w:val="x-none"/>
        </w:rPr>
      </w:pPr>
    </w:p>
    <w:p w14:paraId="04ECEEBA" w14:textId="77777777" w:rsidR="000D7E17" w:rsidRPr="00493638" w:rsidRDefault="000D7E17" w:rsidP="000D7E17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Naziv in sedež ponudnika: _________________________________________________________________</w:t>
      </w:r>
    </w:p>
    <w:p w14:paraId="108EFD36" w14:textId="77777777" w:rsidR="000D7E17" w:rsidRDefault="000D7E17" w:rsidP="000D7E17">
      <w:pPr>
        <w:spacing w:after="0" w:line="360" w:lineRule="auto"/>
        <w:jc w:val="both"/>
        <w:rPr>
          <w:rFonts w:cstheme="minorHAnsi"/>
          <w:sz w:val="20"/>
          <w:szCs w:val="20"/>
          <w:lang w:val="x-none"/>
        </w:rPr>
      </w:pPr>
    </w:p>
    <w:p w14:paraId="5894B777" w14:textId="77777777" w:rsidR="000D7E17" w:rsidRDefault="000D7E17" w:rsidP="000D7E17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0E167F">
        <w:rPr>
          <w:rFonts w:cstheme="minorHAnsi"/>
          <w:b/>
          <w:bCs/>
          <w:sz w:val="20"/>
          <w:szCs w:val="20"/>
        </w:rPr>
        <w:t xml:space="preserve">Predmet javnega naročila: lektoriranje </w:t>
      </w:r>
      <w:r>
        <w:rPr>
          <w:rFonts w:cstheme="minorHAnsi"/>
          <w:b/>
          <w:bCs/>
          <w:sz w:val="20"/>
          <w:szCs w:val="20"/>
        </w:rPr>
        <w:t>za potrebe Univerze v Mariboru Medicinske fakultete za obdobje 48 mesecev</w:t>
      </w:r>
      <w:r w:rsidRPr="000E167F">
        <w:rPr>
          <w:rFonts w:cstheme="minorHAnsi"/>
          <w:b/>
          <w:bCs/>
          <w:sz w:val="20"/>
          <w:szCs w:val="20"/>
        </w:rPr>
        <w:t xml:space="preserve"> </w:t>
      </w:r>
    </w:p>
    <w:p w14:paraId="63D448CC" w14:textId="3E1E5A75" w:rsidR="000D7E17" w:rsidRPr="00A67400" w:rsidRDefault="000D7E17" w:rsidP="00A67400">
      <w:pPr>
        <w:spacing w:after="0"/>
        <w:jc w:val="both"/>
        <w:rPr>
          <w:sz w:val="20"/>
          <w:szCs w:val="20"/>
          <w:lang w:eastAsia="sl-SI"/>
        </w:rPr>
      </w:pPr>
      <w:r w:rsidRPr="009C5878">
        <w:rPr>
          <w:sz w:val="20"/>
          <w:szCs w:val="20"/>
          <w:lang w:eastAsia="sl-SI"/>
        </w:rPr>
        <w:t xml:space="preserve">Na podlagi dokumentacije v zvezi z oddajo javnega naročila z naročnikovo oznako </w:t>
      </w:r>
      <w:r>
        <w:rPr>
          <w:sz w:val="20"/>
          <w:szCs w:val="20"/>
          <w:lang w:eastAsia="sl-SI"/>
        </w:rPr>
        <w:t xml:space="preserve">št. 302-14/LEK/MF/2025 </w:t>
      </w:r>
      <w:r w:rsidRPr="009C5878">
        <w:rPr>
          <w:sz w:val="20"/>
          <w:szCs w:val="20"/>
          <w:lang w:eastAsia="sl-SI"/>
        </w:rPr>
        <w:t xml:space="preserve">podajamo </w:t>
      </w:r>
      <w:r w:rsidRPr="009C5878">
        <w:rPr>
          <w:b/>
          <w:sz w:val="20"/>
          <w:szCs w:val="20"/>
          <w:lang w:eastAsia="sl-SI"/>
        </w:rPr>
        <w:t>podatke o avtorjih</w:t>
      </w:r>
      <w:r w:rsidRPr="009C5878">
        <w:rPr>
          <w:b/>
          <w:sz w:val="20"/>
          <w:szCs w:val="20"/>
          <w:lang w:val="pl-PL"/>
        </w:rPr>
        <w:t>, ki bodo izvajali storitve</w:t>
      </w:r>
      <w:r w:rsidRPr="009C5878">
        <w:rPr>
          <w:sz w:val="20"/>
          <w:szCs w:val="20"/>
          <w:lang w:val="pl-PL"/>
        </w:rPr>
        <w:t xml:space="preserve"> po predmetnem javnem naročilu:</w:t>
      </w:r>
    </w:p>
    <w:tbl>
      <w:tblPr>
        <w:tblW w:w="12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3160"/>
        <w:gridCol w:w="2220"/>
        <w:gridCol w:w="2748"/>
        <w:gridCol w:w="2552"/>
      </w:tblGrid>
      <w:tr w:rsidR="000D7E17" w:rsidRPr="000E1061" w14:paraId="6830AC7E" w14:textId="77777777" w:rsidTr="005A716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99931" w14:textId="31CC44D5" w:rsidR="00A67400" w:rsidRPr="000E1061" w:rsidRDefault="000D7E17" w:rsidP="00A67400">
            <w:pPr>
              <w:spacing w:after="0"/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6D9E6" w14:textId="77777777" w:rsidR="000D7E17" w:rsidRPr="000E1061" w:rsidRDefault="000D7E17" w:rsidP="005A716B">
            <w:pPr>
              <w:spacing w:after="0"/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21203" w14:textId="77777777" w:rsidR="000D7E17" w:rsidRPr="000E1061" w:rsidRDefault="000D7E17" w:rsidP="005A716B">
            <w:pPr>
              <w:spacing w:after="0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9E589" w14:textId="77777777" w:rsidR="000D7E17" w:rsidRPr="000E1061" w:rsidRDefault="000D7E17" w:rsidP="005A716B">
            <w:pPr>
              <w:spacing w:after="0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7C0EB" w14:textId="77777777" w:rsidR="000D7E17" w:rsidRPr="000E1061" w:rsidRDefault="000D7E17" w:rsidP="005A716B">
            <w:pPr>
              <w:spacing w:after="0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  <w:tr w:rsidR="000D7E17" w:rsidRPr="000E1061" w14:paraId="25E98AD6" w14:textId="77777777" w:rsidTr="005A716B">
        <w:trPr>
          <w:trHeight w:val="78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E5655A9" w14:textId="2C8A7A82" w:rsidR="000D7E17" w:rsidRPr="000E1061" w:rsidRDefault="00A67400" w:rsidP="005A716B">
            <w:pPr>
              <w:spacing w:after="0"/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  <w:t>LEKTORIRAJE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120FFD9" w14:textId="77777777" w:rsidR="000D7E17" w:rsidRPr="000E1061" w:rsidRDefault="000D7E17" w:rsidP="005A716B">
            <w:pPr>
              <w:spacing w:after="0"/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A03FE4D" w14:textId="77777777" w:rsidR="000D7E17" w:rsidRPr="000E1061" w:rsidRDefault="000D7E17" w:rsidP="005A716B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63F9AF9" w14:textId="77777777" w:rsidR="000D7E17" w:rsidRPr="000E1061" w:rsidRDefault="000D7E17" w:rsidP="005A716B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01293BD8" w14:textId="77777777" w:rsidR="000D7E17" w:rsidRPr="000E1061" w:rsidRDefault="000D7E17" w:rsidP="005A716B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</w:tr>
      <w:tr w:rsidR="000D7E17" w:rsidRPr="000E1061" w14:paraId="27204277" w14:textId="77777777" w:rsidTr="005A716B">
        <w:trPr>
          <w:trHeight w:val="40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00485" w14:textId="77777777" w:rsidR="000D7E17" w:rsidRPr="000E1061" w:rsidRDefault="000D7E17" w:rsidP="005A716B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2.1    slovenščina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A19F3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2673D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F7D27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133E3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0921450B" w14:textId="77777777" w:rsidTr="005A716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8F26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A55F5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77D7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232CC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7EB9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1D06112E" w14:textId="77777777" w:rsidTr="005A716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758F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4E27D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1B2B3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135F9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6D18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324CCF28" w14:textId="77777777" w:rsidTr="005A716B">
        <w:trPr>
          <w:trHeight w:val="40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7EA5E" w14:textId="77777777" w:rsidR="000D7E17" w:rsidRPr="000E1061" w:rsidRDefault="000D7E17" w:rsidP="005A716B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2.2    angleščina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70445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BA906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042D8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0F17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136C749F" w14:textId="77777777" w:rsidTr="005A716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02D4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D5BED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75EE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4F557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4E831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6005DEE9" w14:textId="77777777" w:rsidTr="005A716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C2EA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6BF7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6BE39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C3BDE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17F19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0E454F01" w14:textId="77777777" w:rsidTr="005A716B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0EECD" w14:textId="77777777" w:rsidR="000D7E17" w:rsidRPr="000E1061" w:rsidRDefault="000D7E17" w:rsidP="005A716B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2.3    nemščina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F295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1C3D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02F66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70A5C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3935CFDE" w14:textId="77777777" w:rsidTr="005A716B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9C34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92B44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A845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D2D5F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241DE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34651177" w14:textId="77777777" w:rsidTr="005A716B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58E7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8D47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FC431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67F1D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76A47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D7E17" w:rsidRPr="000E1061" w14:paraId="795DBF66" w14:textId="77777777" w:rsidTr="005A716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787CC" w14:textId="77777777" w:rsidR="000D7E17" w:rsidRPr="000E1061" w:rsidRDefault="000D7E17" w:rsidP="005A716B">
            <w:pPr>
              <w:spacing w:after="0"/>
              <w:rPr>
                <w:rFonts w:cs="Calibri"/>
                <w:color w:val="00000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18BEE" w14:textId="77777777" w:rsidR="000D7E17" w:rsidRPr="000E1061" w:rsidRDefault="000D7E17" w:rsidP="005A716B">
            <w:pPr>
              <w:spacing w:after="0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1F5BC" w14:textId="77777777" w:rsidR="000D7E17" w:rsidRPr="000E1061" w:rsidRDefault="000D7E17" w:rsidP="005A716B">
            <w:pPr>
              <w:spacing w:after="0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D2A0E" w14:textId="77777777" w:rsidR="000D7E17" w:rsidRPr="000E1061" w:rsidRDefault="000D7E17" w:rsidP="005A716B">
            <w:pPr>
              <w:spacing w:after="0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31F1E" w14:textId="77777777" w:rsidR="000D7E17" w:rsidRPr="000E1061" w:rsidRDefault="000D7E17" w:rsidP="005A716B">
            <w:pPr>
              <w:spacing w:after="0"/>
              <w:rPr>
                <w:rFonts w:ascii="Times New Roman" w:hAnsi="Times New Roman"/>
                <w:sz w:val="20"/>
                <w:szCs w:val="20"/>
                <w:lang w:eastAsia="sl-SI"/>
              </w:rPr>
            </w:pPr>
          </w:p>
        </w:tc>
      </w:tr>
    </w:tbl>
    <w:p w14:paraId="2A41212C" w14:textId="77777777" w:rsidR="000D7E17" w:rsidRPr="002A239F" w:rsidRDefault="000D7E17" w:rsidP="002A239F">
      <w:pPr>
        <w:jc w:val="both"/>
        <w:rPr>
          <w:rFonts w:cstheme="minorHAnsi"/>
          <w:sz w:val="20"/>
          <w:szCs w:val="20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0D7E17" w:rsidRPr="00D175DA" w14:paraId="29CDD172" w14:textId="77777777" w:rsidTr="005A716B">
        <w:trPr>
          <w:jc w:val="center"/>
        </w:trPr>
        <w:tc>
          <w:tcPr>
            <w:tcW w:w="2344" w:type="dxa"/>
          </w:tcPr>
          <w:p w14:paraId="1FA25892" w14:textId="77777777" w:rsidR="000D7E17" w:rsidRPr="00D175DA" w:rsidRDefault="000D7E17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175DA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322CACBC" w14:textId="77777777" w:rsidR="000D7E17" w:rsidRPr="00D175DA" w:rsidRDefault="000D7E17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6EB7E03" w14:textId="77777777" w:rsidR="000D7E17" w:rsidRPr="00D175DA" w:rsidRDefault="000D7E17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  <w:r w:rsidRPr="00D175DA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434E3180" w14:textId="77777777" w:rsidR="000D7E17" w:rsidRPr="00D175DA" w:rsidRDefault="000D7E17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175DA">
              <w:rPr>
                <w:rFonts w:cstheme="minorHAnsi"/>
                <w:sz w:val="20"/>
                <w:szCs w:val="20"/>
              </w:rPr>
              <w:t>Po</w:t>
            </w:r>
            <w:r>
              <w:rPr>
                <w:rFonts w:cstheme="minorHAnsi"/>
                <w:sz w:val="20"/>
                <w:szCs w:val="20"/>
              </w:rPr>
              <w:t>dpis odgovorne osebe</w:t>
            </w:r>
            <w:r w:rsidRPr="00D175DA">
              <w:rPr>
                <w:rFonts w:cstheme="minorHAnsi"/>
                <w:sz w:val="20"/>
                <w:szCs w:val="20"/>
              </w:rPr>
              <w:t>:</w:t>
            </w:r>
          </w:p>
        </w:tc>
      </w:tr>
      <w:tr w:rsidR="000D7E17" w:rsidRPr="00D175DA" w14:paraId="1CF2C36A" w14:textId="77777777" w:rsidTr="005A716B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8C300" w14:textId="77777777" w:rsidR="000D7E17" w:rsidRPr="00D175DA" w:rsidRDefault="000D7E17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</w:tcPr>
          <w:p w14:paraId="178DC6DF" w14:textId="77777777" w:rsidR="000D7E17" w:rsidRPr="00D175DA" w:rsidRDefault="000D7E17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1313C2" w14:textId="77777777" w:rsidR="000D7E17" w:rsidRPr="00D175DA" w:rsidRDefault="000D7E17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9BC8A" w14:textId="77777777" w:rsidR="000D7E17" w:rsidRPr="00D175DA" w:rsidRDefault="000D7E17" w:rsidP="005A716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5DFAAA7" w14:textId="77777777" w:rsidR="000D7E17" w:rsidRDefault="000D7E17" w:rsidP="000D7E17">
      <w:pPr>
        <w:tabs>
          <w:tab w:val="center" w:pos="4536"/>
          <w:tab w:val="right" w:pos="9072"/>
        </w:tabs>
        <w:spacing w:after="0"/>
        <w:jc w:val="both"/>
        <w:rPr>
          <w:rFonts w:cstheme="minorHAnsi"/>
          <w:b/>
          <w:bCs/>
          <w:sz w:val="20"/>
          <w:szCs w:val="20"/>
          <w:lang w:eastAsia="x-none"/>
        </w:rPr>
      </w:pPr>
    </w:p>
    <w:p w14:paraId="10A29F70" w14:textId="77777777" w:rsidR="000D7E17" w:rsidRDefault="000D7E17" w:rsidP="000D7E17">
      <w:pPr>
        <w:tabs>
          <w:tab w:val="center" w:pos="4536"/>
          <w:tab w:val="right" w:pos="9072"/>
        </w:tabs>
        <w:spacing w:after="0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Opombe:</w:t>
      </w:r>
    </w:p>
    <w:p w14:paraId="49CB4C33" w14:textId="77BA2DF7" w:rsidR="000D7E17" w:rsidRDefault="000D7E17" w:rsidP="000D7E17">
      <w:pPr>
        <w:numPr>
          <w:ilvl w:val="0"/>
          <w:numId w:val="33"/>
        </w:numPr>
        <w:tabs>
          <w:tab w:val="center" w:pos="4536"/>
          <w:tab w:val="right" w:pos="9072"/>
        </w:tabs>
        <w:spacing w:after="0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ponudnik izpolni podatke</w:t>
      </w:r>
      <w:r w:rsidR="00251F49">
        <w:rPr>
          <w:rFonts w:cstheme="minorHAnsi"/>
          <w:sz w:val="20"/>
          <w:szCs w:val="20"/>
          <w:lang w:eastAsia="x-none"/>
        </w:rPr>
        <w:t xml:space="preserve"> </w:t>
      </w:r>
      <w:r>
        <w:rPr>
          <w:rFonts w:cstheme="minorHAnsi"/>
          <w:sz w:val="20"/>
          <w:szCs w:val="20"/>
          <w:lang w:eastAsia="x-none"/>
        </w:rPr>
        <w:t>za katerega oddaja ponudbo;</w:t>
      </w:r>
    </w:p>
    <w:p w14:paraId="1737296E" w14:textId="157C351D" w:rsidR="000D7E17" w:rsidRPr="00063976" w:rsidRDefault="000D7E17" w:rsidP="000D7E17">
      <w:pPr>
        <w:numPr>
          <w:ilvl w:val="0"/>
          <w:numId w:val="33"/>
        </w:numPr>
        <w:tabs>
          <w:tab w:val="center" w:pos="4536"/>
          <w:tab w:val="right" w:pos="9072"/>
        </w:tabs>
        <w:spacing w:after="0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 xml:space="preserve">ponudnik navede vse avtorje, ki bodo izvajali storitve po predmetnem javnem naročilu za navedeni </w:t>
      </w:r>
      <w:r w:rsidR="00251F49">
        <w:rPr>
          <w:rFonts w:cstheme="minorHAnsi"/>
          <w:sz w:val="20"/>
          <w:szCs w:val="20"/>
          <w:lang w:eastAsia="x-none"/>
        </w:rPr>
        <w:t>jezik lektoriranja</w:t>
      </w:r>
      <w:r w:rsidRPr="00063976">
        <w:rPr>
          <w:rFonts w:cstheme="minorHAnsi"/>
          <w:sz w:val="20"/>
          <w:szCs w:val="20"/>
          <w:lang w:eastAsia="x-none"/>
        </w:rPr>
        <w:t xml:space="preserve"> (</w:t>
      </w:r>
      <w:r>
        <w:rPr>
          <w:rFonts w:cstheme="minorHAnsi"/>
          <w:sz w:val="20"/>
          <w:szCs w:val="20"/>
          <w:lang w:eastAsia="x-none"/>
        </w:rPr>
        <w:t xml:space="preserve">ponudnik mora prijaviti vsaj enega avtorja za katerega oddaja ponudbo, </w:t>
      </w:r>
      <w:r w:rsidRPr="00063976">
        <w:rPr>
          <w:rFonts w:cstheme="minorHAnsi"/>
          <w:sz w:val="20"/>
          <w:szCs w:val="20"/>
          <w:lang w:eastAsia="x-none"/>
        </w:rPr>
        <w:t xml:space="preserve">število prijavljenih avtorjev </w:t>
      </w:r>
      <w:r>
        <w:rPr>
          <w:rFonts w:cstheme="minorHAnsi"/>
          <w:sz w:val="20"/>
          <w:szCs w:val="20"/>
          <w:lang w:eastAsia="x-none"/>
        </w:rPr>
        <w:t xml:space="preserve">navzgor </w:t>
      </w:r>
      <w:r w:rsidRPr="00063976">
        <w:rPr>
          <w:rFonts w:cstheme="minorHAnsi"/>
          <w:sz w:val="20"/>
          <w:szCs w:val="20"/>
          <w:lang w:eastAsia="x-none"/>
        </w:rPr>
        <w:t>ni omejeno)</w:t>
      </w:r>
      <w:r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>in priloži dokazila o izpolnjevanju kadrovskih pogojev za izvajanje storitev po predmetnem javnem naročilu;</w:t>
      </w:r>
    </w:p>
    <w:p w14:paraId="3A3D1FD4" w14:textId="022393E7" w:rsidR="000D7E17" w:rsidRPr="00063976" w:rsidRDefault="000D7E17" w:rsidP="000D7E17">
      <w:pPr>
        <w:numPr>
          <w:ilvl w:val="0"/>
          <w:numId w:val="33"/>
        </w:numPr>
        <w:tabs>
          <w:tab w:val="center" w:pos="4536"/>
          <w:tab w:val="right" w:pos="9072"/>
        </w:tabs>
        <w:spacing w:after="0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avtorji, ki jih ponudnik ne bo navedel, ne bodo smeli opravljati storitev po predmetnem javnem naročilu;</w:t>
      </w:r>
    </w:p>
    <w:p w14:paraId="55FACAB3" w14:textId="77777777" w:rsidR="000D7E17" w:rsidRPr="00063976" w:rsidRDefault="000D7E17" w:rsidP="000D7E17">
      <w:pPr>
        <w:numPr>
          <w:ilvl w:val="0"/>
          <w:numId w:val="33"/>
        </w:numPr>
        <w:tabs>
          <w:tab w:val="center" w:pos="4536"/>
          <w:tab w:val="right" w:pos="9072"/>
        </w:tabs>
        <w:spacing w:after="0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»Subjekt« ponudnik vpiše gospodarski subjekt, ki avtorja/-e nominira (ponudnik, partner v skupni ponudbi, podizvajalec, z obvezno navedbo naziva tega gospodarskega subjekta);</w:t>
      </w:r>
    </w:p>
    <w:p w14:paraId="113F2832" w14:textId="77777777" w:rsidR="000D7E17" w:rsidRPr="00063976" w:rsidRDefault="000D7E17" w:rsidP="000D7E17">
      <w:pPr>
        <w:numPr>
          <w:ilvl w:val="0"/>
          <w:numId w:val="33"/>
        </w:numPr>
        <w:tabs>
          <w:tab w:val="center" w:pos="4536"/>
          <w:tab w:val="right" w:pos="9072"/>
        </w:tabs>
        <w:spacing w:after="0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 xml:space="preserve">pod »Oblika sodelovanja« ponudnik vpiše način sodelovanja med prijavljenim avtorjem in gospodarskim subjektom, ki ga nominira (pogodba o zaposlitvi, avtorska pogodba, </w:t>
      </w:r>
      <w:proofErr w:type="spellStart"/>
      <w:r w:rsidRPr="00063976">
        <w:rPr>
          <w:rFonts w:cstheme="minorHAnsi"/>
          <w:sz w:val="20"/>
          <w:szCs w:val="20"/>
          <w:lang w:eastAsia="x-none"/>
        </w:rPr>
        <w:t>podjemna</w:t>
      </w:r>
      <w:proofErr w:type="spellEnd"/>
      <w:r w:rsidRPr="00063976">
        <w:rPr>
          <w:rFonts w:cstheme="minorHAnsi"/>
          <w:sz w:val="20"/>
          <w:szCs w:val="20"/>
          <w:lang w:eastAsia="x-none"/>
        </w:rPr>
        <w:t xml:space="preserve"> pogodba, druga pogodba civilnega prava ipd.);</w:t>
      </w:r>
    </w:p>
    <w:p w14:paraId="3EF5C09C" w14:textId="77777777" w:rsidR="000D7E17" w:rsidRPr="00063976" w:rsidRDefault="000D7E17" w:rsidP="000D7E17">
      <w:pPr>
        <w:numPr>
          <w:ilvl w:val="0"/>
          <w:numId w:val="33"/>
        </w:numPr>
        <w:tabs>
          <w:tab w:val="center" w:pos="4536"/>
          <w:tab w:val="right" w:pos="9072"/>
        </w:tabs>
        <w:spacing w:after="0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</w:t>
      </w:r>
      <w:r>
        <w:rPr>
          <w:rFonts w:cstheme="minorHAnsi"/>
          <w:sz w:val="20"/>
          <w:szCs w:val="20"/>
          <w:lang w:eastAsia="x-none"/>
        </w:rPr>
        <w:t xml:space="preserve"> Št. let delovnih izkušnje avtorja </w:t>
      </w:r>
      <w:r w:rsidRPr="00063976">
        <w:rPr>
          <w:rFonts w:cstheme="minorHAnsi"/>
          <w:sz w:val="20"/>
          <w:szCs w:val="20"/>
          <w:lang w:eastAsia="x-none"/>
        </w:rPr>
        <w:t xml:space="preserve">« ponudnik vpiše </w:t>
      </w:r>
      <w:r>
        <w:rPr>
          <w:rFonts w:cstheme="minorHAnsi"/>
          <w:sz w:val="20"/>
          <w:szCs w:val="20"/>
          <w:lang w:eastAsia="x-none"/>
        </w:rPr>
        <w:t xml:space="preserve">z št. njegove delovne izkušnje v letih;  </w:t>
      </w:r>
    </w:p>
    <w:p w14:paraId="74EAEE38" w14:textId="77777777" w:rsidR="000D7E17" w:rsidRPr="00261CDD" w:rsidRDefault="000D7E17" w:rsidP="000D7E17">
      <w:pPr>
        <w:numPr>
          <w:ilvl w:val="0"/>
          <w:numId w:val="33"/>
        </w:numPr>
        <w:tabs>
          <w:tab w:val="center" w:pos="4536"/>
          <w:tab w:val="right" w:pos="9072"/>
        </w:tabs>
        <w:spacing w:after="0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 potrebi se dodajo vrstice.</w:t>
      </w:r>
    </w:p>
    <w:p w14:paraId="4B2F1E92" w14:textId="69DE3376" w:rsidR="007B5280" w:rsidRDefault="007B5280" w:rsidP="000D7E17">
      <w:pPr>
        <w:spacing w:after="0" w:line="260" w:lineRule="atLeast"/>
        <w:rPr>
          <w:sz w:val="20"/>
          <w:szCs w:val="20"/>
        </w:rPr>
      </w:pPr>
    </w:p>
    <w:sectPr w:rsidR="007B5280" w:rsidSect="00A67400"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22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38B51" w14:textId="77777777" w:rsidR="00E42DB5" w:rsidRDefault="00E42DB5" w:rsidP="00BB5C4F">
      <w:pPr>
        <w:spacing w:after="0"/>
      </w:pPr>
      <w:r>
        <w:separator/>
      </w:r>
    </w:p>
  </w:endnote>
  <w:endnote w:type="continuationSeparator" w:id="0">
    <w:p w14:paraId="4A4DFDA7" w14:textId="77777777" w:rsidR="00E42DB5" w:rsidRDefault="00E42DB5" w:rsidP="00BB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C79D" w14:textId="74F40AC5" w:rsidR="00D17A99" w:rsidRPr="007564BD" w:rsidRDefault="002A239F" w:rsidP="002A239F">
    <w:pPr>
      <w:pStyle w:val="Noga"/>
      <w:rPr>
        <w:color w:val="006A8E"/>
        <w:sz w:val="18"/>
      </w:rPr>
    </w:pPr>
    <w:r>
      <w:rPr>
        <w:color w:val="006A8E"/>
        <w:sz w:val="18"/>
      </w:rPr>
      <w:t>302-14/LEK/MF/2025</w:t>
    </w:r>
    <w:r w:rsidR="003E4AE5">
      <w:rPr>
        <w:color w:val="006A8E"/>
        <w:sz w:val="18"/>
      </w:rPr>
      <w:t xml:space="preserve">                                                                                                                                   </w:t>
    </w:r>
    <w:r w:rsidR="00413C63" w:rsidRPr="007564BD">
      <w:rPr>
        <w:color w:val="006A8E"/>
        <w:sz w:val="18"/>
      </w:rPr>
      <w:fldChar w:fldCharType="begin"/>
    </w:r>
    <w:r w:rsidR="00413C63" w:rsidRPr="007564BD">
      <w:rPr>
        <w:color w:val="006A8E"/>
        <w:sz w:val="18"/>
      </w:rPr>
      <w:instrText xml:space="preserve"> PAGE  \* Arabic  \* MERGEFORMAT </w:instrText>
    </w:r>
    <w:r w:rsidR="00413C63"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="00413C63" w:rsidRPr="007564BD">
      <w:rPr>
        <w:color w:val="006A8E"/>
        <w:sz w:val="18"/>
      </w:rPr>
      <w:fldChar w:fldCharType="end"/>
    </w:r>
    <w:r w:rsidR="00413C63" w:rsidRPr="007564BD">
      <w:rPr>
        <w:color w:val="006A8E"/>
        <w:sz w:val="18"/>
      </w:rPr>
      <w:t xml:space="preserve"> / </w:t>
    </w:r>
    <w:r w:rsidR="00413C63" w:rsidRPr="007564BD">
      <w:rPr>
        <w:color w:val="006A8E"/>
        <w:sz w:val="18"/>
      </w:rPr>
      <w:fldChar w:fldCharType="begin"/>
    </w:r>
    <w:r w:rsidR="00413C63" w:rsidRPr="007564BD">
      <w:rPr>
        <w:color w:val="006A8E"/>
        <w:sz w:val="18"/>
      </w:rPr>
      <w:instrText xml:space="preserve"> NUMPAGES  \* Arabic  \* MERGEFORMAT </w:instrText>
    </w:r>
    <w:r w:rsidR="00413C63"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="00413C63"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FB8B" w14:textId="2A6CA91E" w:rsidR="0028526B" w:rsidRPr="002A239F" w:rsidRDefault="002A239F" w:rsidP="002A239F">
    <w:pPr>
      <w:pStyle w:val="Noga"/>
      <w:rPr>
        <w:color w:val="006A8E"/>
        <w:sz w:val="18"/>
        <w:szCs w:val="18"/>
      </w:rPr>
    </w:pPr>
    <w:r w:rsidRPr="002A239F">
      <w:rPr>
        <w:noProof/>
        <w:sz w:val="18"/>
        <w:szCs w:val="18"/>
      </w:rPr>
      <w:t>302-14/LEK/MF/2025</w:t>
    </w:r>
  </w:p>
  <w:p w14:paraId="6D44F1DD" w14:textId="77777777" w:rsidR="007C4B80" w:rsidRDefault="007C4B80" w:rsidP="00D17A99">
    <w:pPr>
      <w:pStyle w:val="Noga"/>
      <w:jc w:val="center"/>
      <w:rPr>
        <w:color w:val="006A8E"/>
        <w:sz w:val="18"/>
      </w:rPr>
    </w:pPr>
  </w:p>
  <w:p w14:paraId="08FF9A7C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2345 821</w:t>
    </w:r>
    <w:r w:rsidR="00DF244F">
      <w:rPr>
        <w:rFonts w:cs="TitilliumText25L"/>
        <w:color w:val="00688A"/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2345 820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trr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 xml:space="preserve">: </w:t>
    </w:r>
    <w:r w:rsidR="00E442D4" w:rsidRPr="00E442D4">
      <w:rPr>
        <w:rFonts w:cs="TitilliumText25L"/>
        <w:color w:val="00688A"/>
        <w:sz w:val="18"/>
        <w:szCs w:val="18"/>
        <w:lang w:eastAsia="sl-SI"/>
      </w:rPr>
      <w:t>SI56 0110 0600 0008 753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id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ddv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>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9D25F" w14:textId="77777777" w:rsidR="00E42DB5" w:rsidRDefault="00E42DB5" w:rsidP="00BB5C4F">
      <w:pPr>
        <w:spacing w:after="0"/>
      </w:pPr>
      <w:r>
        <w:separator/>
      </w:r>
    </w:p>
  </w:footnote>
  <w:footnote w:type="continuationSeparator" w:id="0">
    <w:p w14:paraId="453559E1" w14:textId="77777777" w:rsidR="00E42DB5" w:rsidRDefault="00E42DB5" w:rsidP="00BB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E6A2" w14:textId="77777777" w:rsidR="00054766" w:rsidRDefault="00BD76CF" w:rsidP="00054766">
    <w:pPr>
      <w:pStyle w:val="Glava"/>
      <w:jc w:val="center"/>
    </w:pPr>
    <w:r>
      <w:rPr>
        <w:noProof/>
        <w:lang w:eastAsia="sl-SI"/>
      </w:rPr>
      <w:drawing>
        <wp:inline distT="0" distB="0" distL="0" distR="0" wp14:anchorId="08811F04" wp14:editId="5C8FA1FC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1B9092" w14:textId="77777777" w:rsidR="00054766" w:rsidRPr="00B02A70" w:rsidRDefault="00054766" w:rsidP="00054766">
    <w:pPr>
      <w:pStyle w:val="Glava"/>
      <w:jc w:val="cent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D55AB"/>
    <w:multiLevelType w:val="hybridMultilevel"/>
    <w:tmpl w:val="F92CB5E2"/>
    <w:lvl w:ilvl="0" w:tplc="A4583E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3679"/>
    <w:multiLevelType w:val="hybridMultilevel"/>
    <w:tmpl w:val="2006E164"/>
    <w:lvl w:ilvl="0" w:tplc="8EC6B16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62478"/>
    <w:multiLevelType w:val="hybridMultilevel"/>
    <w:tmpl w:val="2692FA8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B0C8D"/>
    <w:multiLevelType w:val="hybridMultilevel"/>
    <w:tmpl w:val="2E90AB44"/>
    <w:lvl w:ilvl="0" w:tplc="174885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11B7"/>
    <w:multiLevelType w:val="hybridMultilevel"/>
    <w:tmpl w:val="321476DE"/>
    <w:lvl w:ilvl="0" w:tplc="827EACA8">
      <w:start w:val="1"/>
      <w:numFmt w:val="decimal"/>
      <w:lvlText w:val="%1."/>
      <w:lvlJc w:val="left"/>
      <w:pPr>
        <w:ind w:left="-349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371" w:hanging="360"/>
      </w:pPr>
    </w:lvl>
    <w:lvl w:ilvl="2" w:tplc="0424001B" w:tentative="1">
      <w:start w:val="1"/>
      <w:numFmt w:val="lowerRoman"/>
      <w:lvlText w:val="%3."/>
      <w:lvlJc w:val="right"/>
      <w:pPr>
        <w:ind w:left="1091" w:hanging="180"/>
      </w:pPr>
    </w:lvl>
    <w:lvl w:ilvl="3" w:tplc="0424000F" w:tentative="1">
      <w:start w:val="1"/>
      <w:numFmt w:val="decimal"/>
      <w:lvlText w:val="%4."/>
      <w:lvlJc w:val="left"/>
      <w:pPr>
        <w:ind w:left="1811" w:hanging="360"/>
      </w:pPr>
    </w:lvl>
    <w:lvl w:ilvl="4" w:tplc="04240019" w:tentative="1">
      <w:start w:val="1"/>
      <w:numFmt w:val="lowerLetter"/>
      <w:lvlText w:val="%5."/>
      <w:lvlJc w:val="left"/>
      <w:pPr>
        <w:ind w:left="2531" w:hanging="360"/>
      </w:pPr>
    </w:lvl>
    <w:lvl w:ilvl="5" w:tplc="0424001B" w:tentative="1">
      <w:start w:val="1"/>
      <w:numFmt w:val="lowerRoman"/>
      <w:lvlText w:val="%6."/>
      <w:lvlJc w:val="right"/>
      <w:pPr>
        <w:ind w:left="3251" w:hanging="180"/>
      </w:pPr>
    </w:lvl>
    <w:lvl w:ilvl="6" w:tplc="0424000F" w:tentative="1">
      <w:start w:val="1"/>
      <w:numFmt w:val="decimal"/>
      <w:lvlText w:val="%7."/>
      <w:lvlJc w:val="left"/>
      <w:pPr>
        <w:ind w:left="3971" w:hanging="360"/>
      </w:pPr>
    </w:lvl>
    <w:lvl w:ilvl="7" w:tplc="04240019" w:tentative="1">
      <w:start w:val="1"/>
      <w:numFmt w:val="lowerLetter"/>
      <w:lvlText w:val="%8."/>
      <w:lvlJc w:val="left"/>
      <w:pPr>
        <w:ind w:left="4691" w:hanging="360"/>
      </w:pPr>
    </w:lvl>
    <w:lvl w:ilvl="8" w:tplc="0424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0D6A4AD0"/>
    <w:multiLevelType w:val="hybridMultilevel"/>
    <w:tmpl w:val="7F405372"/>
    <w:lvl w:ilvl="0" w:tplc="E29C1FB0">
      <w:start w:val="1"/>
      <w:numFmt w:val="bullet"/>
      <w:lvlText w:val="-"/>
      <w:lvlJc w:val="left"/>
      <w:pPr>
        <w:ind w:left="1485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4221051"/>
    <w:multiLevelType w:val="hybridMultilevel"/>
    <w:tmpl w:val="35743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56F44"/>
    <w:multiLevelType w:val="hybridMultilevel"/>
    <w:tmpl w:val="A8E02046"/>
    <w:lvl w:ilvl="0" w:tplc="0000000E">
      <w:start w:val="1"/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FD61AD"/>
    <w:multiLevelType w:val="hybridMultilevel"/>
    <w:tmpl w:val="F08CBD8A"/>
    <w:lvl w:ilvl="0" w:tplc="04240001">
      <w:start w:val="1"/>
      <w:numFmt w:val="bullet"/>
      <w:lvlText w:val=""/>
      <w:lvlJc w:val="left"/>
      <w:pPr>
        <w:ind w:left="-34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205A5B25"/>
    <w:multiLevelType w:val="hybridMultilevel"/>
    <w:tmpl w:val="81B0C650"/>
    <w:lvl w:ilvl="0" w:tplc="7B087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23E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74D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8E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606A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E2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6B0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B0E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843A3"/>
    <w:multiLevelType w:val="multilevel"/>
    <w:tmpl w:val="32EE56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ascii="Calibri" w:hAnsi="Calibri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ascii="Calibri" w:hAnsi="Calibri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ascii="Calibri" w:hAnsi="Calibri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ascii="Calibri" w:hAnsi="Calibri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ascii="Calibri" w:hAnsi="Calibri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ascii="Calibri" w:hAnsi="Calibri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ascii="Calibri" w:hAnsi="Calibri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ascii="Calibri" w:hAnsi="Calibri" w:cs="Times New Roman" w:hint="default"/>
        <w:b/>
        <w:sz w:val="20"/>
      </w:rPr>
    </w:lvl>
  </w:abstractNum>
  <w:abstractNum w:abstractNumId="12" w15:restartNumberingAfterBreak="0">
    <w:nsid w:val="21917A39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67CD6"/>
    <w:multiLevelType w:val="hybridMultilevel"/>
    <w:tmpl w:val="DA963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84E588A"/>
    <w:multiLevelType w:val="hybridMultilevel"/>
    <w:tmpl w:val="B088F324"/>
    <w:lvl w:ilvl="0" w:tplc="A4583E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2FAC"/>
    <w:multiLevelType w:val="hybridMultilevel"/>
    <w:tmpl w:val="9FF04AC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FB8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0D8680A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B246E"/>
    <w:multiLevelType w:val="hybridMultilevel"/>
    <w:tmpl w:val="22FA5890"/>
    <w:lvl w:ilvl="0" w:tplc="C7DE0A94">
      <w:start w:val="1"/>
      <w:numFmt w:val="decimal"/>
      <w:lvlText w:val="%1."/>
      <w:lvlJc w:val="left"/>
      <w:pPr>
        <w:ind w:left="11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731" w:hanging="360"/>
      </w:pPr>
    </w:lvl>
    <w:lvl w:ilvl="2" w:tplc="0424001B" w:tentative="1">
      <w:start w:val="1"/>
      <w:numFmt w:val="lowerRoman"/>
      <w:lvlText w:val="%3."/>
      <w:lvlJc w:val="right"/>
      <w:pPr>
        <w:ind w:left="1451" w:hanging="180"/>
      </w:pPr>
    </w:lvl>
    <w:lvl w:ilvl="3" w:tplc="0424000F" w:tentative="1">
      <w:start w:val="1"/>
      <w:numFmt w:val="decimal"/>
      <w:lvlText w:val="%4."/>
      <w:lvlJc w:val="left"/>
      <w:pPr>
        <w:ind w:left="2171" w:hanging="360"/>
      </w:pPr>
    </w:lvl>
    <w:lvl w:ilvl="4" w:tplc="04240019" w:tentative="1">
      <w:start w:val="1"/>
      <w:numFmt w:val="lowerLetter"/>
      <w:lvlText w:val="%5."/>
      <w:lvlJc w:val="left"/>
      <w:pPr>
        <w:ind w:left="2891" w:hanging="360"/>
      </w:pPr>
    </w:lvl>
    <w:lvl w:ilvl="5" w:tplc="0424001B" w:tentative="1">
      <w:start w:val="1"/>
      <w:numFmt w:val="lowerRoman"/>
      <w:lvlText w:val="%6."/>
      <w:lvlJc w:val="right"/>
      <w:pPr>
        <w:ind w:left="3611" w:hanging="180"/>
      </w:pPr>
    </w:lvl>
    <w:lvl w:ilvl="6" w:tplc="0424000F" w:tentative="1">
      <w:start w:val="1"/>
      <w:numFmt w:val="decimal"/>
      <w:lvlText w:val="%7."/>
      <w:lvlJc w:val="left"/>
      <w:pPr>
        <w:ind w:left="4331" w:hanging="360"/>
      </w:pPr>
    </w:lvl>
    <w:lvl w:ilvl="7" w:tplc="04240019" w:tentative="1">
      <w:start w:val="1"/>
      <w:numFmt w:val="lowerLetter"/>
      <w:lvlText w:val="%8."/>
      <w:lvlJc w:val="left"/>
      <w:pPr>
        <w:ind w:left="5051" w:hanging="360"/>
      </w:pPr>
    </w:lvl>
    <w:lvl w:ilvl="8" w:tplc="0424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0" w15:restartNumberingAfterBreak="0">
    <w:nsid w:val="50656EE7"/>
    <w:multiLevelType w:val="hybridMultilevel"/>
    <w:tmpl w:val="C6183E4A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2195C53"/>
    <w:multiLevelType w:val="hybridMultilevel"/>
    <w:tmpl w:val="304E8B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20891"/>
    <w:multiLevelType w:val="hybridMultilevel"/>
    <w:tmpl w:val="B280866A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53D67506"/>
    <w:multiLevelType w:val="multilevel"/>
    <w:tmpl w:val="726A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393BC5"/>
    <w:multiLevelType w:val="hybridMultilevel"/>
    <w:tmpl w:val="73DC4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00F1E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3550859"/>
    <w:multiLevelType w:val="hybridMultilevel"/>
    <w:tmpl w:val="ACC0B20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F6AF0"/>
    <w:multiLevelType w:val="hybridMultilevel"/>
    <w:tmpl w:val="8AA2E3F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E3DE7"/>
    <w:multiLevelType w:val="hybridMultilevel"/>
    <w:tmpl w:val="4BC4FCB6"/>
    <w:lvl w:ilvl="0" w:tplc="7108CEC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10906">
    <w:abstractNumId w:val="0"/>
  </w:num>
  <w:num w:numId="2" w16cid:durableId="1485586183">
    <w:abstractNumId w:val="29"/>
  </w:num>
  <w:num w:numId="3" w16cid:durableId="2046322969">
    <w:abstractNumId w:val="14"/>
  </w:num>
  <w:num w:numId="4" w16cid:durableId="4550978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1365592">
    <w:abstractNumId w:val="15"/>
  </w:num>
  <w:num w:numId="6" w16cid:durableId="97681175">
    <w:abstractNumId w:val="7"/>
  </w:num>
  <w:num w:numId="7" w16cid:durableId="2119908104">
    <w:abstractNumId w:val="12"/>
  </w:num>
  <w:num w:numId="8" w16cid:durableId="1321813789">
    <w:abstractNumId w:val="1"/>
  </w:num>
  <w:num w:numId="9" w16cid:durableId="502204180">
    <w:abstractNumId w:val="18"/>
  </w:num>
  <w:num w:numId="10" w16cid:durableId="1721129188">
    <w:abstractNumId w:val="13"/>
  </w:num>
  <w:num w:numId="11" w16cid:durableId="676494189">
    <w:abstractNumId w:val="22"/>
  </w:num>
  <w:num w:numId="12" w16cid:durableId="1023441753">
    <w:abstractNumId w:val="10"/>
  </w:num>
  <w:num w:numId="13" w16cid:durableId="1582519957">
    <w:abstractNumId w:val="24"/>
  </w:num>
  <w:num w:numId="14" w16cid:durableId="267855331">
    <w:abstractNumId w:val="26"/>
  </w:num>
  <w:num w:numId="15" w16cid:durableId="1519153508">
    <w:abstractNumId w:val="4"/>
  </w:num>
  <w:num w:numId="16" w16cid:durableId="416632807">
    <w:abstractNumId w:val="3"/>
  </w:num>
  <w:num w:numId="17" w16cid:durableId="388194397">
    <w:abstractNumId w:val="25"/>
  </w:num>
  <w:num w:numId="18" w16cid:durableId="887952583">
    <w:abstractNumId w:val="17"/>
  </w:num>
  <w:num w:numId="19" w16cid:durableId="1174028394">
    <w:abstractNumId w:val="31"/>
  </w:num>
  <w:num w:numId="20" w16cid:durableId="1819420658">
    <w:abstractNumId w:val="20"/>
  </w:num>
  <w:num w:numId="21" w16cid:durableId="932905814">
    <w:abstractNumId w:val="16"/>
  </w:num>
  <w:num w:numId="22" w16cid:durableId="865675266">
    <w:abstractNumId w:val="28"/>
  </w:num>
  <w:num w:numId="23" w16cid:durableId="367805050">
    <w:abstractNumId w:val="21"/>
  </w:num>
  <w:num w:numId="24" w16cid:durableId="1612858770">
    <w:abstractNumId w:val="5"/>
  </w:num>
  <w:num w:numId="25" w16cid:durableId="725765348">
    <w:abstractNumId w:val="9"/>
  </w:num>
  <w:num w:numId="26" w16cid:durableId="530649167">
    <w:abstractNumId w:val="19"/>
  </w:num>
  <w:num w:numId="27" w16cid:durableId="1861963854">
    <w:abstractNumId w:val="11"/>
  </w:num>
  <w:num w:numId="28" w16cid:durableId="629240841">
    <w:abstractNumId w:val="2"/>
  </w:num>
  <w:num w:numId="29" w16cid:durableId="13086292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3344066">
    <w:abstractNumId w:val="6"/>
  </w:num>
  <w:num w:numId="31" w16cid:durableId="502168079">
    <w:abstractNumId w:val="30"/>
  </w:num>
  <w:num w:numId="32" w16cid:durableId="397018267">
    <w:abstractNumId w:val="8"/>
  </w:num>
  <w:num w:numId="33" w16cid:durableId="5320389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964"/>
    <w:rsid w:val="00000C3A"/>
    <w:rsid w:val="000028BB"/>
    <w:rsid w:val="00015E8D"/>
    <w:rsid w:val="00031A5E"/>
    <w:rsid w:val="000330F3"/>
    <w:rsid w:val="00035287"/>
    <w:rsid w:val="0004080C"/>
    <w:rsid w:val="00050DF0"/>
    <w:rsid w:val="00051DAE"/>
    <w:rsid w:val="00051F90"/>
    <w:rsid w:val="00052F57"/>
    <w:rsid w:val="00054766"/>
    <w:rsid w:val="0006187A"/>
    <w:rsid w:val="0006300E"/>
    <w:rsid w:val="00070005"/>
    <w:rsid w:val="00072944"/>
    <w:rsid w:val="00077360"/>
    <w:rsid w:val="0008642D"/>
    <w:rsid w:val="000A117E"/>
    <w:rsid w:val="000B1F68"/>
    <w:rsid w:val="000C393D"/>
    <w:rsid w:val="000D2E7E"/>
    <w:rsid w:val="000D7E17"/>
    <w:rsid w:val="000F1A06"/>
    <w:rsid w:val="000F34DA"/>
    <w:rsid w:val="000F4DD3"/>
    <w:rsid w:val="00110358"/>
    <w:rsid w:val="00141DA9"/>
    <w:rsid w:val="00150DE0"/>
    <w:rsid w:val="00153FF5"/>
    <w:rsid w:val="00170FFF"/>
    <w:rsid w:val="001816C0"/>
    <w:rsid w:val="001B39C7"/>
    <w:rsid w:val="001C387A"/>
    <w:rsid w:val="001D4BC1"/>
    <w:rsid w:val="001E0856"/>
    <w:rsid w:val="001E3E6E"/>
    <w:rsid w:val="001E409F"/>
    <w:rsid w:val="001F63D5"/>
    <w:rsid w:val="0020325F"/>
    <w:rsid w:val="00214EE2"/>
    <w:rsid w:val="00215201"/>
    <w:rsid w:val="002204DF"/>
    <w:rsid w:val="002206DE"/>
    <w:rsid w:val="002220CE"/>
    <w:rsid w:val="002343E2"/>
    <w:rsid w:val="00237AD1"/>
    <w:rsid w:val="00245F12"/>
    <w:rsid w:val="002479ED"/>
    <w:rsid w:val="00251F49"/>
    <w:rsid w:val="002559A9"/>
    <w:rsid w:val="002616C6"/>
    <w:rsid w:val="00267BC7"/>
    <w:rsid w:val="0028526B"/>
    <w:rsid w:val="00294A3D"/>
    <w:rsid w:val="00294DB4"/>
    <w:rsid w:val="00297DE6"/>
    <w:rsid w:val="002A239F"/>
    <w:rsid w:val="002A3BC0"/>
    <w:rsid w:val="002A635E"/>
    <w:rsid w:val="002B2E11"/>
    <w:rsid w:val="002C0C94"/>
    <w:rsid w:val="002D53DD"/>
    <w:rsid w:val="002D73D2"/>
    <w:rsid w:val="002E2D9F"/>
    <w:rsid w:val="002E5FF5"/>
    <w:rsid w:val="002E7EC7"/>
    <w:rsid w:val="002F0EF8"/>
    <w:rsid w:val="002F26EA"/>
    <w:rsid w:val="002F70A4"/>
    <w:rsid w:val="00310CF7"/>
    <w:rsid w:val="00311139"/>
    <w:rsid w:val="003167DE"/>
    <w:rsid w:val="00321903"/>
    <w:rsid w:val="00327375"/>
    <w:rsid w:val="00332007"/>
    <w:rsid w:val="003369BA"/>
    <w:rsid w:val="003561AC"/>
    <w:rsid w:val="00362C42"/>
    <w:rsid w:val="003747C4"/>
    <w:rsid w:val="00383C53"/>
    <w:rsid w:val="00383DDA"/>
    <w:rsid w:val="00384A04"/>
    <w:rsid w:val="00390DCD"/>
    <w:rsid w:val="00392ACE"/>
    <w:rsid w:val="003A6745"/>
    <w:rsid w:val="003B5946"/>
    <w:rsid w:val="003C00EA"/>
    <w:rsid w:val="003C4C75"/>
    <w:rsid w:val="003D6941"/>
    <w:rsid w:val="003D7BBB"/>
    <w:rsid w:val="003E4AE5"/>
    <w:rsid w:val="003E645E"/>
    <w:rsid w:val="003F1060"/>
    <w:rsid w:val="003F52CC"/>
    <w:rsid w:val="003F7684"/>
    <w:rsid w:val="00400569"/>
    <w:rsid w:val="00400B62"/>
    <w:rsid w:val="004055A9"/>
    <w:rsid w:val="0041261C"/>
    <w:rsid w:val="00413C63"/>
    <w:rsid w:val="00425692"/>
    <w:rsid w:val="00442BE3"/>
    <w:rsid w:val="00444284"/>
    <w:rsid w:val="0044535D"/>
    <w:rsid w:val="0047510E"/>
    <w:rsid w:val="004770DE"/>
    <w:rsid w:val="004909C3"/>
    <w:rsid w:val="00495703"/>
    <w:rsid w:val="004A5AD4"/>
    <w:rsid w:val="004B2CE0"/>
    <w:rsid w:val="004C27A6"/>
    <w:rsid w:val="004C3C96"/>
    <w:rsid w:val="004C7C49"/>
    <w:rsid w:val="004D4EC4"/>
    <w:rsid w:val="004D6338"/>
    <w:rsid w:val="004E46C9"/>
    <w:rsid w:val="004E490B"/>
    <w:rsid w:val="004E762A"/>
    <w:rsid w:val="004F3BB4"/>
    <w:rsid w:val="005003A2"/>
    <w:rsid w:val="005018FB"/>
    <w:rsid w:val="00512FE2"/>
    <w:rsid w:val="00513361"/>
    <w:rsid w:val="00516868"/>
    <w:rsid w:val="00522FDF"/>
    <w:rsid w:val="005246DE"/>
    <w:rsid w:val="005376C1"/>
    <w:rsid w:val="00552A93"/>
    <w:rsid w:val="005667F3"/>
    <w:rsid w:val="00581382"/>
    <w:rsid w:val="00594A01"/>
    <w:rsid w:val="005B48A9"/>
    <w:rsid w:val="005C1A8C"/>
    <w:rsid w:val="005C292D"/>
    <w:rsid w:val="005C30BB"/>
    <w:rsid w:val="005D4A94"/>
    <w:rsid w:val="005D6BE3"/>
    <w:rsid w:val="005E4E7A"/>
    <w:rsid w:val="005F24AF"/>
    <w:rsid w:val="005F35D4"/>
    <w:rsid w:val="00624DD9"/>
    <w:rsid w:val="00625383"/>
    <w:rsid w:val="006557ED"/>
    <w:rsid w:val="00663354"/>
    <w:rsid w:val="00664F25"/>
    <w:rsid w:val="006664DA"/>
    <w:rsid w:val="00681096"/>
    <w:rsid w:val="006821B6"/>
    <w:rsid w:val="006837C4"/>
    <w:rsid w:val="006A3EBA"/>
    <w:rsid w:val="006B1B23"/>
    <w:rsid w:val="006B1E8F"/>
    <w:rsid w:val="006C58DA"/>
    <w:rsid w:val="006E0D92"/>
    <w:rsid w:val="006E46F3"/>
    <w:rsid w:val="006F4150"/>
    <w:rsid w:val="007138CE"/>
    <w:rsid w:val="00723C98"/>
    <w:rsid w:val="007341D3"/>
    <w:rsid w:val="007367D4"/>
    <w:rsid w:val="007400D8"/>
    <w:rsid w:val="007410DA"/>
    <w:rsid w:val="00750A85"/>
    <w:rsid w:val="00751834"/>
    <w:rsid w:val="007554FD"/>
    <w:rsid w:val="007564BD"/>
    <w:rsid w:val="00764CD3"/>
    <w:rsid w:val="007722FD"/>
    <w:rsid w:val="007806D7"/>
    <w:rsid w:val="00784EB8"/>
    <w:rsid w:val="007B34C1"/>
    <w:rsid w:val="007B5280"/>
    <w:rsid w:val="007C4B80"/>
    <w:rsid w:val="007D06A4"/>
    <w:rsid w:val="0080304F"/>
    <w:rsid w:val="00804724"/>
    <w:rsid w:val="008109E7"/>
    <w:rsid w:val="008139FA"/>
    <w:rsid w:val="008144C1"/>
    <w:rsid w:val="008200D2"/>
    <w:rsid w:val="00856E46"/>
    <w:rsid w:val="00857248"/>
    <w:rsid w:val="00877064"/>
    <w:rsid w:val="00881D37"/>
    <w:rsid w:val="00884BE7"/>
    <w:rsid w:val="008919FF"/>
    <w:rsid w:val="008929BD"/>
    <w:rsid w:val="008A5D01"/>
    <w:rsid w:val="008C1D60"/>
    <w:rsid w:val="008C3F3A"/>
    <w:rsid w:val="008E34B8"/>
    <w:rsid w:val="008E5BC3"/>
    <w:rsid w:val="008F6323"/>
    <w:rsid w:val="008F7A7E"/>
    <w:rsid w:val="00906EC2"/>
    <w:rsid w:val="00907CD0"/>
    <w:rsid w:val="00910FFE"/>
    <w:rsid w:val="00921C38"/>
    <w:rsid w:val="00925281"/>
    <w:rsid w:val="00951450"/>
    <w:rsid w:val="00962BBF"/>
    <w:rsid w:val="00967C26"/>
    <w:rsid w:val="00976774"/>
    <w:rsid w:val="00992334"/>
    <w:rsid w:val="009956F4"/>
    <w:rsid w:val="009C4376"/>
    <w:rsid w:val="009C5955"/>
    <w:rsid w:val="009D1978"/>
    <w:rsid w:val="009E1E6E"/>
    <w:rsid w:val="009E2EE6"/>
    <w:rsid w:val="009F748A"/>
    <w:rsid w:val="00A004EE"/>
    <w:rsid w:val="00A02712"/>
    <w:rsid w:val="00A03F1E"/>
    <w:rsid w:val="00A06E0D"/>
    <w:rsid w:val="00A07B8B"/>
    <w:rsid w:val="00A164AD"/>
    <w:rsid w:val="00A307E1"/>
    <w:rsid w:val="00A32CF9"/>
    <w:rsid w:val="00A411F9"/>
    <w:rsid w:val="00A5494D"/>
    <w:rsid w:val="00A642D2"/>
    <w:rsid w:val="00A67400"/>
    <w:rsid w:val="00A705EA"/>
    <w:rsid w:val="00A75C5D"/>
    <w:rsid w:val="00AA0723"/>
    <w:rsid w:val="00AA3F96"/>
    <w:rsid w:val="00AB1102"/>
    <w:rsid w:val="00AB7CD4"/>
    <w:rsid w:val="00AD1E74"/>
    <w:rsid w:val="00B0180F"/>
    <w:rsid w:val="00B01836"/>
    <w:rsid w:val="00B02A70"/>
    <w:rsid w:val="00B02FD5"/>
    <w:rsid w:val="00B03C54"/>
    <w:rsid w:val="00B11653"/>
    <w:rsid w:val="00B13296"/>
    <w:rsid w:val="00B14DD9"/>
    <w:rsid w:val="00B16CB6"/>
    <w:rsid w:val="00B36049"/>
    <w:rsid w:val="00B429F5"/>
    <w:rsid w:val="00B43055"/>
    <w:rsid w:val="00B47CF1"/>
    <w:rsid w:val="00B62AB1"/>
    <w:rsid w:val="00B85CDD"/>
    <w:rsid w:val="00B97E2A"/>
    <w:rsid w:val="00BB1465"/>
    <w:rsid w:val="00BB5C4F"/>
    <w:rsid w:val="00BC1C03"/>
    <w:rsid w:val="00BD4A75"/>
    <w:rsid w:val="00BD76CF"/>
    <w:rsid w:val="00BF074A"/>
    <w:rsid w:val="00C06B74"/>
    <w:rsid w:val="00C15D3B"/>
    <w:rsid w:val="00C2417F"/>
    <w:rsid w:val="00C2541D"/>
    <w:rsid w:val="00C25FF2"/>
    <w:rsid w:val="00C40079"/>
    <w:rsid w:val="00C43E74"/>
    <w:rsid w:val="00C47126"/>
    <w:rsid w:val="00C5466D"/>
    <w:rsid w:val="00C8443C"/>
    <w:rsid w:val="00C858E9"/>
    <w:rsid w:val="00C913E5"/>
    <w:rsid w:val="00CA4DE9"/>
    <w:rsid w:val="00CB71DE"/>
    <w:rsid w:val="00CD531C"/>
    <w:rsid w:val="00CD7DA4"/>
    <w:rsid w:val="00D05F61"/>
    <w:rsid w:val="00D078F8"/>
    <w:rsid w:val="00D15F1E"/>
    <w:rsid w:val="00D17A99"/>
    <w:rsid w:val="00D23550"/>
    <w:rsid w:val="00D4014C"/>
    <w:rsid w:val="00D470C8"/>
    <w:rsid w:val="00D51429"/>
    <w:rsid w:val="00D554AE"/>
    <w:rsid w:val="00D63E3A"/>
    <w:rsid w:val="00D67C07"/>
    <w:rsid w:val="00D753FE"/>
    <w:rsid w:val="00D76383"/>
    <w:rsid w:val="00D80DFB"/>
    <w:rsid w:val="00D82FD2"/>
    <w:rsid w:val="00D931B2"/>
    <w:rsid w:val="00D9624B"/>
    <w:rsid w:val="00DA6694"/>
    <w:rsid w:val="00DA7E2A"/>
    <w:rsid w:val="00DC4BEA"/>
    <w:rsid w:val="00DC556E"/>
    <w:rsid w:val="00DC5A67"/>
    <w:rsid w:val="00DD2432"/>
    <w:rsid w:val="00DD3A72"/>
    <w:rsid w:val="00DE1FDD"/>
    <w:rsid w:val="00DE4EA2"/>
    <w:rsid w:val="00DE4F1B"/>
    <w:rsid w:val="00DF244F"/>
    <w:rsid w:val="00E01346"/>
    <w:rsid w:val="00E01C78"/>
    <w:rsid w:val="00E07120"/>
    <w:rsid w:val="00E10BCB"/>
    <w:rsid w:val="00E112AC"/>
    <w:rsid w:val="00E13152"/>
    <w:rsid w:val="00E21FAA"/>
    <w:rsid w:val="00E24046"/>
    <w:rsid w:val="00E33473"/>
    <w:rsid w:val="00E4049A"/>
    <w:rsid w:val="00E4178F"/>
    <w:rsid w:val="00E42DB5"/>
    <w:rsid w:val="00E4346F"/>
    <w:rsid w:val="00E442D4"/>
    <w:rsid w:val="00E61D3E"/>
    <w:rsid w:val="00E757D1"/>
    <w:rsid w:val="00E76289"/>
    <w:rsid w:val="00E824F9"/>
    <w:rsid w:val="00E91499"/>
    <w:rsid w:val="00E9735D"/>
    <w:rsid w:val="00EA1251"/>
    <w:rsid w:val="00EA13A4"/>
    <w:rsid w:val="00EA2AA0"/>
    <w:rsid w:val="00ED6B15"/>
    <w:rsid w:val="00EF751C"/>
    <w:rsid w:val="00F04EF4"/>
    <w:rsid w:val="00F101B0"/>
    <w:rsid w:val="00F1084A"/>
    <w:rsid w:val="00F1228B"/>
    <w:rsid w:val="00F22984"/>
    <w:rsid w:val="00F43D18"/>
    <w:rsid w:val="00F506BD"/>
    <w:rsid w:val="00F53EC8"/>
    <w:rsid w:val="00F576A9"/>
    <w:rsid w:val="00F60E9F"/>
    <w:rsid w:val="00F64964"/>
    <w:rsid w:val="00F65547"/>
    <w:rsid w:val="00F71C46"/>
    <w:rsid w:val="00F75BC3"/>
    <w:rsid w:val="00F83525"/>
    <w:rsid w:val="00F849B7"/>
    <w:rsid w:val="00F964F2"/>
    <w:rsid w:val="00FA21EA"/>
    <w:rsid w:val="00FA27B2"/>
    <w:rsid w:val="00FA417C"/>
    <w:rsid w:val="00FA625A"/>
    <w:rsid w:val="00FA703F"/>
    <w:rsid w:val="00FB756D"/>
    <w:rsid w:val="00FC6DC6"/>
    <w:rsid w:val="00FD58FF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C51ED"/>
  <w15:docId w15:val="{77ED6B90-C2F8-40FF-B7F7-B5EE1308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61AC"/>
    <w:pPr>
      <w:spacing w:after="120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 w:after="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 w:after="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after="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 w:after="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 w:after="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spacing w:after="0"/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link w:val="BrezrazmikovZnak"/>
    <w:qFormat/>
    <w:rsid w:val="004D4EC4"/>
    <w:pPr>
      <w:spacing w:after="0"/>
    </w:p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E757D1"/>
    <w:pPr>
      <w:spacing w:after="0"/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character" w:customStyle="1" w:styleId="OdstavekseznamaZnak">
    <w:name w:val="Odstavek seznama Znak"/>
    <w:aliases w:val="Odstavek seznama_IP Znak,Seznam_IP_1 Znak,za tekst Znak"/>
    <w:link w:val="Odstavekseznama"/>
    <w:uiPriority w:val="34"/>
    <w:qFormat/>
    <w:locked/>
    <w:rsid w:val="00F64964"/>
    <w:rPr>
      <w:sz w:val="22"/>
      <w:szCs w:val="22"/>
      <w:lang w:eastAsia="en-US"/>
    </w:rPr>
  </w:style>
  <w:style w:type="character" w:customStyle="1" w:styleId="Bodytext">
    <w:name w:val="Body text_"/>
    <w:link w:val="Telobesedila4"/>
    <w:rsid w:val="00E21FAA"/>
    <w:rPr>
      <w:rFonts w:eastAsia="Calibri" w:cs="Calibri"/>
      <w:shd w:val="clear" w:color="auto" w:fill="FFFFFF"/>
    </w:rPr>
  </w:style>
  <w:style w:type="paragraph" w:customStyle="1" w:styleId="Telobesedila4">
    <w:name w:val="Telo besedila4"/>
    <w:basedOn w:val="Navaden"/>
    <w:link w:val="Bodytext"/>
    <w:rsid w:val="00E21FAA"/>
    <w:pPr>
      <w:shd w:val="clear" w:color="auto" w:fill="FFFFFF"/>
      <w:spacing w:before="360" w:after="180" w:line="269" w:lineRule="exact"/>
      <w:ind w:hanging="360"/>
      <w:jc w:val="both"/>
    </w:pPr>
    <w:rPr>
      <w:rFonts w:eastAsia="Calibri" w:cs="Calibri"/>
      <w:sz w:val="20"/>
      <w:szCs w:val="20"/>
      <w:lang w:eastAsia="sl-SI"/>
    </w:rPr>
  </w:style>
  <w:style w:type="character" w:customStyle="1" w:styleId="Heading52">
    <w:name w:val="Heading #5 (2)"/>
    <w:rsid w:val="00E21FAA"/>
  </w:style>
  <w:style w:type="paragraph" w:styleId="Telobesedila">
    <w:name w:val="Body Text"/>
    <w:basedOn w:val="Navaden"/>
    <w:link w:val="TelobesedilaZnak"/>
    <w:uiPriority w:val="99"/>
    <w:semiHidden/>
    <w:unhideWhenUsed/>
    <w:rsid w:val="00E21FAA"/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1FAA"/>
    <w:rPr>
      <w:sz w:val="22"/>
      <w:szCs w:val="22"/>
      <w:lang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5667F3"/>
    <w:pPr>
      <w:spacing w:after="0"/>
    </w:pPr>
    <w:rPr>
      <w:rFonts w:eastAsiaTheme="minorHAnsi" w:cs="Calibr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67F3"/>
    <w:rPr>
      <w:rFonts w:eastAsiaTheme="minorHAnsi" w:cs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locked/>
    <w:rsid w:val="003F7684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3F7684"/>
    <w:rPr>
      <w:color w:val="808080"/>
    </w:rPr>
  </w:style>
  <w:style w:type="table" w:styleId="Tabelamrea">
    <w:name w:val="Table Grid"/>
    <w:basedOn w:val="Navadnatabela"/>
    <w:uiPriority w:val="39"/>
    <w:rsid w:val="009F748A"/>
    <w:rPr>
      <w:rFonts w:asciiTheme="minorHAnsi" w:eastAsiaTheme="minorEastAsia" w:hAnsiTheme="minorHAnsi" w:cstheme="minorBidi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3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</Template>
  <TotalTime>7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Grajner</dc:creator>
  <cp:lastModifiedBy>Romana Grajner</cp:lastModifiedBy>
  <cp:revision>9</cp:revision>
  <cp:lastPrinted>2025-04-08T13:03:00Z</cp:lastPrinted>
  <dcterms:created xsi:type="dcterms:W3CDTF">2025-10-07T10:59:00Z</dcterms:created>
  <dcterms:modified xsi:type="dcterms:W3CDTF">2025-10-07T12:26:00Z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